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430C1" w14:textId="545A6AE3" w:rsidR="00DA3DE2" w:rsidRDefault="00DA3DE2" w:rsidP="00DA3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S3-23</w:t>
      </w:r>
      <w:r w:rsidR="00943685">
        <w:rPr>
          <w:b/>
          <w:i/>
          <w:noProof/>
          <w:sz w:val="28"/>
        </w:rPr>
        <w:t>0817</w:t>
      </w:r>
    </w:p>
    <w:p w14:paraId="5BBE4B5A" w14:textId="246F43F7" w:rsidR="00EE33A2" w:rsidRPr="008C027C" w:rsidRDefault="00DA3DE2" w:rsidP="00DA3DE2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545D51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24F5">
        <w:rPr>
          <w:rFonts w:ascii="Arial" w:hAnsi="Arial" w:cs="Arial"/>
          <w:b/>
        </w:rPr>
        <w:t>Updates to the Key Issue #</w:t>
      </w:r>
      <w:r w:rsidR="00375409">
        <w:rPr>
          <w:rFonts w:ascii="Arial" w:hAnsi="Arial" w:cs="Arial"/>
          <w:b/>
        </w:rPr>
        <w:t>5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03B7CE9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</w:t>
      </w:r>
      <w:r w:rsidR="002960CA">
        <w:rPr>
          <w:rFonts w:ascii="Arial" w:hAnsi="Arial"/>
          <w:b/>
        </w:rPr>
        <w:t>19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03B9EA47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2C24F5">
        <w:rPr>
          <w:b/>
          <w:i/>
        </w:rPr>
        <w:t>update the</w:t>
      </w:r>
      <w:r w:rsidR="007C6513">
        <w:rPr>
          <w:b/>
          <w:i/>
        </w:rPr>
        <w:t xml:space="preserve"> Key Issue</w:t>
      </w:r>
      <w:r w:rsidR="002C24F5">
        <w:rPr>
          <w:b/>
          <w:i/>
        </w:rPr>
        <w:t xml:space="preserve"> #</w:t>
      </w:r>
      <w:r w:rsidR="001D72C3">
        <w:rPr>
          <w:b/>
          <w:i/>
        </w:rPr>
        <w:t>5</w:t>
      </w:r>
      <w:r w:rsidR="000804D8">
        <w:rPr>
          <w:b/>
          <w:i/>
        </w:rPr>
        <w:t xml:space="preserve"> </w:t>
      </w:r>
      <w:r w:rsidR="007C6513">
        <w:rPr>
          <w:b/>
          <w:i/>
        </w:rPr>
        <w:t>in TR 33.</w:t>
      </w:r>
      <w:r w:rsidR="00B0058E">
        <w:rPr>
          <w:b/>
          <w:i/>
        </w:rPr>
        <w:t>893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2C7611EA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B0058E">
        <w:t>893</w:t>
      </w:r>
      <w:r>
        <w:t xml:space="preserve"> v0.</w:t>
      </w:r>
      <w:r w:rsidR="001D72C3">
        <w:t>5</w:t>
      </w:r>
      <w:r>
        <w:t>.0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F46DA6" w14:textId="4C8640C2" w:rsidR="002754BC" w:rsidRDefault="000579F1" w:rsidP="006E42DC">
      <w:r w:rsidRPr="00CD6D88">
        <w:t xml:space="preserve">This contribution proposes </w:t>
      </w:r>
      <w:r w:rsidR="002C24F5">
        <w:t xml:space="preserve">to </w:t>
      </w:r>
      <w:r w:rsidR="00C036D6">
        <w:t xml:space="preserve">update </w:t>
      </w:r>
      <w:r w:rsidR="002C24F5">
        <w:t>the Key Issue #</w:t>
      </w:r>
      <w:r w:rsidR="00914AEA">
        <w:t>5.</w:t>
      </w:r>
      <w:r w:rsidR="00C036D6">
        <w:t xml:space="preserve"> Particularly, this contribution proposes to add a </w:t>
      </w:r>
      <w:r w:rsidR="00EC2D49">
        <w:t xml:space="preserve">corresponding </w:t>
      </w:r>
      <w:r w:rsidR="00C036D6">
        <w:t>security requirement</w:t>
      </w:r>
      <w:r w:rsidR="00BA360E">
        <w:t xml:space="preserve"> based on the security threat</w:t>
      </w:r>
      <w:r w:rsidR="00B9645A">
        <w:t>s</w:t>
      </w:r>
      <w:r w:rsidR="00BA360E">
        <w:t>.</w:t>
      </w:r>
      <w:r w:rsidR="00CE08E3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77777777" w:rsidR="00552DA0" w:rsidRDefault="00552DA0" w:rsidP="00552DA0">
      <w:pPr>
        <w:jc w:val="center"/>
        <w:rPr>
          <w:b/>
          <w:sz w:val="40"/>
          <w:szCs w:val="40"/>
        </w:rPr>
      </w:pPr>
      <w:bookmarkStart w:id="1" w:name="_Hlk110270469"/>
      <w:r w:rsidRPr="008D57E2">
        <w:rPr>
          <w:b/>
          <w:sz w:val="40"/>
          <w:szCs w:val="40"/>
        </w:rPr>
        <w:t>***** START OF CHANGES *****</w:t>
      </w:r>
    </w:p>
    <w:p w14:paraId="1159206F" w14:textId="77777777" w:rsidR="007358A6" w:rsidRDefault="007358A6" w:rsidP="007358A6">
      <w:pPr>
        <w:pStyle w:val="Heading2"/>
        <w:rPr>
          <w:rFonts w:cs="Arial"/>
          <w:sz w:val="28"/>
          <w:szCs w:val="28"/>
        </w:rPr>
      </w:pPr>
      <w:bookmarkStart w:id="2" w:name="_Toc125400083"/>
      <w:bookmarkStart w:id="3" w:name="_Hlk110270479"/>
      <w:bookmarkEnd w:id="1"/>
      <w:r w:rsidRPr="00F11AC0">
        <w:t>5.</w:t>
      </w:r>
      <w:r>
        <w:t>5</w:t>
      </w:r>
      <w:r w:rsidRPr="00F11AC0">
        <w:tab/>
        <w:t>Key issue #</w:t>
      </w:r>
      <w:r>
        <w:t>5</w:t>
      </w:r>
      <w:r w:rsidRPr="00F11AC0">
        <w:t xml:space="preserve">: Protection of </w:t>
      </w:r>
      <w:r w:rsidRPr="00584493">
        <w:rPr>
          <w:rFonts w:cs="Arial"/>
          <w:lang w:eastAsia="zh-CN"/>
        </w:rPr>
        <w:t>groupcast/broadcast</w:t>
      </w:r>
      <w:bookmarkEnd w:id="2"/>
    </w:p>
    <w:p w14:paraId="233DEE9C" w14:textId="77777777" w:rsidR="007358A6" w:rsidRDefault="007358A6" w:rsidP="007358A6">
      <w:pPr>
        <w:pStyle w:val="Heading3"/>
      </w:pPr>
      <w:bookmarkStart w:id="4" w:name="_Toc125400084"/>
      <w:r>
        <w:t>5.</w:t>
      </w:r>
      <w:r>
        <w:rPr>
          <w:lang w:eastAsia="zh-CN"/>
        </w:rPr>
        <w:t>5</w:t>
      </w:r>
      <w:r>
        <w:t>.1</w:t>
      </w:r>
      <w:r>
        <w:tab/>
        <w:t>Key issue details</w:t>
      </w:r>
      <w:bookmarkEnd w:id="4"/>
      <w:r>
        <w:t xml:space="preserve"> </w:t>
      </w:r>
    </w:p>
    <w:p w14:paraId="19F79790" w14:textId="77777777" w:rsidR="007358A6" w:rsidRDefault="007358A6" w:rsidP="007358A6">
      <w:pPr>
        <w:pStyle w:val="EditorsNote"/>
      </w:pPr>
      <w:r>
        <w:t xml:space="preserve">Editor’s Note: </w:t>
      </w:r>
      <w:r w:rsidRPr="00425D4D">
        <w:t>This key issue details may need to be updated to align with the conclusion in RAN2.</w:t>
      </w:r>
    </w:p>
    <w:p w14:paraId="4A7E2E54" w14:textId="77777777" w:rsidR="007358A6" w:rsidRDefault="007358A6" w:rsidP="007358A6">
      <w:pPr>
        <w:rPr>
          <w:lang w:eastAsia="zh-CN"/>
        </w:rPr>
      </w:pPr>
      <w:r>
        <w:rPr>
          <w:rFonts w:hint="eastAsia"/>
          <w:lang w:eastAsia="zh-CN"/>
        </w:rPr>
        <w:t xml:space="preserve">In TR </w:t>
      </w:r>
      <w:r w:rsidRPr="00C20CDD">
        <w:rPr>
          <w:rFonts w:hint="eastAsia"/>
          <w:lang w:eastAsia="zh-CN"/>
        </w:rPr>
        <w:t>38.859 [</w:t>
      </w:r>
      <w:r w:rsidRPr="00C20CDD">
        <w:rPr>
          <w:lang w:eastAsia="zh-CN"/>
        </w:rPr>
        <w:t>10</w:t>
      </w:r>
      <w:r w:rsidRPr="00C20CDD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it is mentioned that </w:t>
      </w:r>
      <w:r>
        <w:rPr>
          <w:lang w:eastAsia="zh-CN"/>
        </w:rPr>
        <w:t>using SLPP</w:t>
      </w:r>
      <w:r>
        <w:rPr>
          <w:rFonts w:hint="eastAsia"/>
          <w:lang w:eastAsia="zh-CN"/>
        </w:rPr>
        <w:t xml:space="preserve"> u</w:t>
      </w:r>
      <w:r>
        <w:t xml:space="preserve">nicast </w:t>
      </w:r>
      <w:r>
        <w:rPr>
          <w:rFonts w:hint="eastAsia"/>
          <w:lang w:eastAsia="zh-CN"/>
        </w:rPr>
        <w:t>messages</w:t>
      </w:r>
      <w:r w:rsidRPr="00B423CB">
        <w:rPr>
          <w:bCs/>
          <w:lang w:eastAsia="zh-CN"/>
        </w:rPr>
        <w:t xml:space="preserve"> between UEs</w:t>
      </w:r>
      <w:r>
        <w:rPr>
          <w:rFonts w:hint="eastAsia"/>
          <w:bCs/>
          <w:lang w:eastAsia="zh-CN"/>
        </w:rPr>
        <w:t xml:space="preserve"> is </w:t>
      </w:r>
      <w:r>
        <w:rPr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>baseline</w:t>
      </w:r>
      <w:r>
        <w:rPr>
          <w:bCs/>
          <w:lang w:eastAsia="zh-CN"/>
        </w:rPr>
        <w:t xml:space="preserve"> for SL positioning.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>n addition,</w:t>
      </w:r>
      <w:r>
        <w:t xml:space="preserve"> sending part of </w:t>
      </w:r>
      <w:r>
        <w:rPr>
          <w:lang w:eastAsia="zh-CN"/>
        </w:rPr>
        <w:t>SLPP</w:t>
      </w:r>
      <w:r>
        <w:t xml:space="preserve"> positioning signalling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Cs/>
          <w:lang w:eastAsia="zh-CN"/>
        </w:rPr>
        <w:t>among</w:t>
      </w:r>
      <w:r w:rsidRPr="00B423CB">
        <w:rPr>
          <w:bCs/>
          <w:lang w:eastAsia="zh-CN"/>
        </w:rPr>
        <w:t xml:space="preserve"> UEs</w:t>
      </w:r>
      <w:r>
        <w:rPr>
          <w:rFonts w:hint="eastAsia"/>
          <w:bCs/>
          <w:lang w:eastAsia="zh-CN"/>
        </w:rPr>
        <w:t xml:space="preserve"> via </w:t>
      </w:r>
      <w:r>
        <w:rPr>
          <w:bCs/>
          <w:lang w:eastAsia="zh-CN"/>
        </w:rPr>
        <w:t xml:space="preserve">broadcast/groupcast </w:t>
      </w:r>
      <w:r>
        <w:rPr>
          <w:rFonts w:hint="eastAsia"/>
          <w:lang w:eastAsia="zh-CN"/>
        </w:rPr>
        <w:t xml:space="preserve">is also </w:t>
      </w:r>
      <w:r>
        <w:rPr>
          <w:lang w:eastAsia="zh-CN"/>
        </w:rPr>
        <w:t>possible</w:t>
      </w:r>
      <w:r>
        <w:rPr>
          <w:rFonts w:hint="eastAsia"/>
          <w:lang w:eastAsia="zh-CN"/>
        </w:rPr>
        <w:t>:</w:t>
      </w:r>
    </w:p>
    <w:p w14:paraId="65C41D23" w14:textId="77777777" w:rsidR="007358A6" w:rsidRPr="00C20CDD" w:rsidRDefault="007358A6" w:rsidP="007358A6">
      <w:pPr>
        <w:rPr>
          <w:i/>
          <w:lang w:eastAsia="zh-CN"/>
        </w:rPr>
      </w:pPr>
      <w:r>
        <w:rPr>
          <w:lang w:eastAsia="zh-CN"/>
        </w:rPr>
        <w:t>“</w:t>
      </w:r>
      <w:r w:rsidRPr="00C20CDD">
        <w:rPr>
          <w:i/>
        </w:rPr>
        <w:t xml:space="preserve">Unicast/one-to-one operation is assumed as baseline for exchange of </w:t>
      </w:r>
      <w:r w:rsidRPr="00C20CDD">
        <w:rPr>
          <w:i/>
          <w:lang w:eastAsia="zh-CN"/>
        </w:rPr>
        <w:t>SLPP</w:t>
      </w:r>
      <w:r w:rsidRPr="00C20CDD">
        <w:rPr>
          <w:i/>
        </w:rPr>
        <w:t xml:space="preserve"> signaling</w:t>
      </w:r>
      <w:r w:rsidRPr="00C20CDD">
        <w:rPr>
          <w:bCs/>
          <w:i/>
          <w:lang w:eastAsia="zh-CN"/>
        </w:rPr>
        <w:t xml:space="preserve"> between UEs</w:t>
      </w:r>
      <w:r w:rsidRPr="00C20CDD">
        <w:rPr>
          <w:i/>
        </w:rPr>
        <w:t>.</w:t>
      </w:r>
      <w:r w:rsidRPr="00C20CDD">
        <w:rPr>
          <w:i/>
          <w:lang w:eastAsia="zh-CN"/>
        </w:rPr>
        <w:t xml:space="preserve"> U</w:t>
      </w:r>
      <w:r w:rsidRPr="00C20CDD">
        <w:rPr>
          <w:i/>
        </w:rPr>
        <w:t xml:space="preserve">nicast SLPP session-based operation </w:t>
      </w:r>
      <w:r w:rsidRPr="00C20CDD">
        <w:rPr>
          <w:i/>
          <w:lang w:eastAsia="zh-CN"/>
        </w:rPr>
        <w:t>is supported. A</w:t>
      </w:r>
      <w:r w:rsidRPr="00C20CDD">
        <w:rPr>
          <w:i/>
        </w:rPr>
        <w:t xml:space="preserve">t least “centralized” operation </w:t>
      </w:r>
      <w:r w:rsidRPr="00C20CDD">
        <w:rPr>
          <w:i/>
          <w:lang w:eastAsia="zh-CN"/>
        </w:rPr>
        <w:t>is</w:t>
      </w:r>
      <w:r w:rsidRPr="00C20CDD">
        <w:rPr>
          <w:i/>
        </w:rPr>
        <w:t xml:space="preserve"> support</w:t>
      </w:r>
      <w:r w:rsidRPr="00C20CDD">
        <w:rPr>
          <w:i/>
          <w:lang w:eastAsia="zh-CN"/>
        </w:rPr>
        <w:t>ed</w:t>
      </w:r>
      <w:r w:rsidRPr="00C20CDD">
        <w:rPr>
          <w:i/>
        </w:rPr>
        <w:t>, i.e., operation where one UE performs range and/or position calculations based on measurement/location information relating to itself and/or other UEs.</w:t>
      </w:r>
      <w:r w:rsidRPr="00C20CDD">
        <w:rPr>
          <w:i/>
          <w:lang w:eastAsia="zh-CN"/>
        </w:rPr>
        <w:t xml:space="preserve"> It is feasible to send at least the following positioning signaling for groupcast/broadcast (in addition to unicast) from RAN2’s perspective:</w:t>
      </w:r>
    </w:p>
    <w:p w14:paraId="2F9EB2A4" w14:textId="77777777" w:rsidR="007358A6" w:rsidRPr="00C20CDD" w:rsidRDefault="007358A6" w:rsidP="007358A6">
      <w:pPr>
        <w:pStyle w:val="B1"/>
        <w:numPr>
          <w:ilvl w:val="0"/>
          <w:numId w:val="23"/>
        </w:numPr>
        <w:rPr>
          <w:i/>
          <w:lang w:eastAsia="zh-CN"/>
        </w:rPr>
      </w:pPr>
      <w:r w:rsidRPr="00C20CDD">
        <w:rPr>
          <w:i/>
        </w:rPr>
        <w:t>SL positioning capability</w:t>
      </w:r>
    </w:p>
    <w:p w14:paraId="7637F8C5" w14:textId="77777777" w:rsidR="007358A6" w:rsidRPr="00C20CDD" w:rsidRDefault="007358A6" w:rsidP="007358A6">
      <w:pPr>
        <w:pStyle w:val="B1"/>
        <w:numPr>
          <w:ilvl w:val="0"/>
          <w:numId w:val="23"/>
        </w:numPr>
        <w:rPr>
          <w:i/>
          <w:lang w:eastAsia="zh-CN"/>
        </w:rPr>
      </w:pPr>
      <w:r w:rsidRPr="00C20CDD">
        <w:rPr>
          <w:i/>
          <w:lang w:eastAsia="zh-CN"/>
        </w:rPr>
        <w:t>SL positioning assistance data</w:t>
      </w:r>
    </w:p>
    <w:p w14:paraId="5C4F8A70" w14:textId="77777777" w:rsidR="007358A6" w:rsidRDefault="007358A6" w:rsidP="007358A6">
      <w:pPr>
        <w:rPr>
          <w:lang w:eastAsia="zh-CN"/>
        </w:rPr>
      </w:pPr>
      <w:r w:rsidRPr="00C20CDD">
        <w:rPr>
          <w:i/>
          <w:lang w:eastAsia="zh-CN"/>
        </w:rPr>
        <w:t>Location information is not excluded and can be further considered in normative work.</w:t>
      </w:r>
      <w:r>
        <w:rPr>
          <w:lang w:eastAsia="zh-CN"/>
        </w:rPr>
        <w:t>”</w:t>
      </w:r>
    </w:p>
    <w:p w14:paraId="727EC1AD" w14:textId="77777777" w:rsidR="007358A6" w:rsidRPr="00B423CB" w:rsidRDefault="007358A6" w:rsidP="007358A6">
      <w:pPr>
        <w:rPr>
          <w:lang w:eastAsia="zh-CN"/>
        </w:rPr>
      </w:pPr>
      <w:r>
        <w:rPr>
          <w:rFonts w:hint="eastAsia"/>
          <w:lang w:eastAsia="zh-CN"/>
        </w:rPr>
        <w:t xml:space="preserve">Furthermore, in TR </w:t>
      </w:r>
      <w:r w:rsidRPr="00C20CDD">
        <w:rPr>
          <w:rFonts w:hint="eastAsia"/>
          <w:lang w:eastAsia="zh-CN"/>
        </w:rPr>
        <w:t>38.859 [</w:t>
      </w:r>
      <w:r w:rsidRPr="00C20CDD">
        <w:rPr>
          <w:lang w:eastAsia="zh-CN"/>
        </w:rPr>
        <w:t>10</w:t>
      </w:r>
      <w:r w:rsidRPr="00C20CDD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it is also mentioned that </w:t>
      </w:r>
      <w:r w:rsidRPr="00B423CB">
        <w:rPr>
          <w:lang w:eastAsia="zh-CN"/>
        </w:rPr>
        <w:t>security issues</w:t>
      </w:r>
      <w:r w:rsidRPr="00530F93">
        <w:rPr>
          <w:noProof/>
        </w:rPr>
        <w:t xml:space="preserve"> </w:t>
      </w:r>
      <w:r w:rsidRPr="005748E4">
        <w:rPr>
          <w:noProof/>
        </w:rPr>
        <w:t xml:space="preserve">should be </w:t>
      </w:r>
      <w:r>
        <w:rPr>
          <w:rFonts w:hint="eastAsia"/>
          <w:noProof/>
          <w:lang w:eastAsia="zh-CN"/>
        </w:rPr>
        <w:t>considered on</w:t>
      </w:r>
      <w:r w:rsidRPr="005748E4">
        <w:rPr>
          <w:noProof/>
        </w:rPr>
        <w:t xml:space="preserve"> how to </w:t>
      </w:r>
      <w:r>
        <w:rPr>
          <w:rFonts w:hint="eastAsia"/>
          <w:noProof/>
          <w:lang w:eastAsia="zh-CN"/>
        </w:rPr>
        <w:t>protect the</w:t>
      </w:r>
      <w:r w:rsidRPr="005748E4">
        <w:rPr>
          <w:noProof/>
        </w:rPr>
        <w:t xml:space="preserve"> </w:t>
      </w:r>
      <w:r w:rsidRPr="00B423CB">
        <w:rPr>
          <w:lang w:eastAsia="zh-CN"/>
        </w:rPr>
        <w:t>SL groupcast/broadcast</w:t>
      </w:r>
      <w:r>
        <w:rPr>
          <w:rFonts w:hint="eastAsia"/>
          <w:lang w:eastAsia="zh-CN"/>
        </w:rPr>
        <w:t xml:space="preserve"> messages:</w:t>
      </w:r>
    </w:p>
    <w:p w14:paraId="03D905A2" w14:textId="77777777" w:rsidR="007358A6" w:rsidRPr="00C20CDD" w:rsidRDefault="007358A6" w:rsidP="007358A6">
      <w:pPr>
        <w:rPr>
          <w:i/>
          <w:lang w:eastAsia="zh-CN"/>
        </w:rPr>
      </w:pPr>
      <w:r>
        <w:rPr>
          <w:lang w:eastAsia="zh-CN"/>
        </w:rPr>
        <w:t>“</w:t>
      </w:r>
      <w:r w:rsidRPr="00C20CDD">
        <w:rPr>
          <w:i/>
          <w:lang w:eastAsia="zh-CN"/>
        </w:rPr>
        <w:t>RAN2 will further discuss in normative work:</w:t>
      </w:r>
    </w:p>
    <w:p w14:paraId="37B9CE07" w14:textId="77777777" w:rsidR="007358A6" w:rsidRPr="00C20CDD" w:rsidRDefault="007358A6" w:rsidP="007358A6">
      <w:pPr>
        <w:pStyle w:val="B1"/>
        <w:rPr>
          <w:i/>
          <w:lang w:eastAsia="zh-CN"/>
        </w:rPr>
      </w:pPr>
      <w:r w:rsidRPr="00C20CDD">
        <w:rPr>
          <w:i/>
          <w:lang w:eastAsia="zh-CN"/>
        </w:rPr>
        <w:t>-</w:t>
      </w:r>
      <w:r w:rsidRPr="00C20CDD">
        <w:rPr>
          <w:i/>
          <w:lang w:eastAsia="zh-CN"/>
        </w:rPr>
        <w:tab/>
        <w:t xml:space="preserve">The security issues (e.g., requirements for ciphering and/or integrity) on specific information of SL positioning capability and assistance data in groupcast/broadcast. </w:t>
      </w:r>
    </w:p>
    <w:p w14:paraId="6E21A287" w14:textId="77777777" w:rsidR="007358A6" w:rsidRDefault="007358A6" w:rsidP="007358A6">
      <w:pPr>
        <w:pStyle w:val="B1"/>
        <w:rPr>
          <w:rFonts w:eastAsia="Times New Roman"/>
          <w:lang w:eastAsia="zh-CN"/>
        </w:rPr>
      </w:pPr>
      <w:r w:rsidRPr="00C20CDD">
        <w:rPr>
          <w:i/>
          <w:lang w:eastAsia="zh-CN"/>
        </w:rPr>
        <w:t>-</w:t>
      </w:r>
      <w:r w:rsidRPr="00C20CDD">
        <w:rPr>
          <w:i/>
          <w:lang w:eastAsia="zh-CN"/>
        </w:rPr>
        <w:tab/>
        <w:t>The use cases for applying groupcast/broadcast.</w:t>
      </w:r>
      <w:r>
        <w:rPr>
          <w:lang w:eastAsia="zh-CN"/>
        </w:rPr>
        <w:t>”</w:t>
      </w:r>
    </w:p>
    <w:p w14:paraId="1B6519E5" w14:textId="77777777" w:rsidR="007358A6" w:rsidRDefault="007358A6" w:rsidP="007358A6">
      <w:pPr>
        <w:pStyle w:val="Heading3"/>
      </w:pPr>
      <w:bookmarkStart w:id="5" w:name="_Toc125400085"/>
      <w:r>
        <w:lastRenderedPageBreak/>
        <w:t>5.</w:t>
      </w:r>
      <w:r>
        <w:rPr>
          <w:lang w:eastAsia="zh-CN"/>
        </w:rPr>
        <w:t>5</w:t>
      </w:r>
      <w:r>
        <w:t>.2</w:t>
      </w:r>
      <w:r>
        <w:tab/>
        <w:t>Security threats</w:t>
      </w:r>
      <w:bookmarkEnd w:id="5"/>
    </w:p>
    <w:p w14:paraId="109F1B9E" w14:textId="77777777" w:rsidR="007358A6" w:rsidRDefault="007358A6" w:rsidP="007358A6">
      <w:pPr>
        <w:rPr>
          <w:noProof/>
        </w:rPr>
      </w:pPr>
      <w:r w:rsidRPr="003C343D">
        <w:rPr>
          <w:noProof/>
        </w:rPr>
        <w:t>Failures to protect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SL </w:t>
      </w:r>
      <w:r>
        <w:rPr>
          <w:rFonts w:hint="eastAsia"/>
          <w:lang w:eastAsia="zh-CN"/>
        </w:rPr>
        <w:t>g</w:t>
      </w:r>
      <w:r w:rsidRPr="002D7284">
        <w:rPr>
          <w:lang w:eastAsia="zh-CN"/>
        </w:rPr>
        <w:t>roupcast/broadcast</w:t>
      </w:r>
      <w:r>
        <w:t xml:space="preserve"> </w:t>
      </w:r>
      <w:r w:rsidRPr="003C343D">
        <w:rPr>
          <w:noProof/>
        </w:rPr>
        <w:t>communication</w:t>
      </w:r>
      <w:r>
        <w:rPr>
          <w:rFonts w:hint="eastAsia"/>
          <w:noProof/>
          <w:lang w:eastAsia="zh-CN"/>
        </w:rPr>
        <w:t>s</w:t>
      </w:r>
      <w:r w:rsidRPr="003C343D">
        <w:rPr>
          <w:noProof/>
        </w:rPr>
        <w:t xml:space="preserve"> </w:t>
      </w:r>
      <w:r>
        <w:rPr>
          <w:noProof/>
        </w:rPr>
        <w:t xml:space="preserve">will lead to </w:t>
      </w:r>
      <w:r w:rsidRPr="003C343D">
        <w:rPr>
          <w:noProof/>
        </w:rPr>
        <w:t>the following threats:</w:t>
      </w:r>
    </w:p>
    <w:p w14:paraId="42F3436E" w14:textId="77777777" w:rsidR="007358A6" w:rsidRDefault="007358A6" w:rsidP="007358A6">
      <w:pPr>
        <w:pStyle w:val="B1"/>
      </w:pPr>
      <w:r>
        <w:t>-</w:t>
      </w:r>
      <w:r>
        <w:tab/>
      </w:r>
      <w:r w:rsidRPr="00B3007F">
        <w:t xml:space="preserve">Passive attackers </w:t>
      </w:r>
      <w:r>
        <w:rPr>
          <w:rFonts w:hint="eastAsia"/>
        </w:rPr>
        <w:t>can</w:t>
      </w:r>
      <w:r w:rsidRPr="00B3007F">
        <w:t xml:space="preserve"> eavesdrop on </w:t>
      </w:r>
      <w:r>
        <w:t xml:space="preserve">privacy sensitive </w:t>
      </w:r>
      <w:r w:rsidRPr="00B3007F">
        <w:t>data exchanged between UEs.</w:t>
      </w:r>
    </w:p>
    <w:p w14:paraId="096EB44C" w14:textId="77777777" w:rsidR="007358A6" w:rsidRDefault="007358A6" w:rsidP="007358A6">
      <w:pPr>
        <w:pStyle w:val="B1"/>
      </w:pPr>
      <w:r>
        <w:t>-</w:t>
      </w:r>
      <w:r>
        <w:tab/>
      </w:r>
      <w:r>
        <w:rPr>
          <w:rFonts w:hint="eastAsia"/>
        </w:rPr>
        <w:t xml:space="preserve">Active attackers can </w:t>
      </w:r>
      <w:r>
        <w:t xml:space="preserve">intercept, </w:t>
      </w:r>
      <w:proofErr w:type="gramStart"/>
      <w:r>
        <w:t>modif</w:t>
      </w:r>
      <w:r>
        <w:rPr>
          <w:rFonts w:hint="eastAsia"/>
        </w:rPr>
        <w:t>y</w:t>
      </w:r>
      <w:proofErr w:type="gramEnd"/>
      <w:r>
        <w:t xml:space="preserve"> or replay </w:t>
      </w:r>
      <w:r w:rsidRPr="00B3007F">
        <w:t>dat</w:t>
      </w:r>
      <w:r>
        <w:t>a packets exchanged between UEs</w:t>
      </w:r>
      <w:r>
        <w:rPr>
          <w:rFonts w:hint="eastAsia"/>
        </w:rPr>
        <w:t>.</w:t>
      </w:r>
    </w:p>
    <w:p w14:paraId="77077935" w14:textId="77777777" w:rsidR="007358A6" w:rsidRPr="004E4BD1" w:rsidRDefault="007358A6" w:rsidP="007358A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broadcasting/groupcasting</w:t>
      </w:r>
      <w:r>
        <w:rPr>
          <w:rFonts w:hint="eastAsia"/>
        </w:rPr>
        <w:t xml:space="preserve"> UE may be </w:t>
      </w:r>
      <w:r>
        <w:t>impersonated</w:t>
      </w:r>
      <w:r>
        <w:rPr>
          <w:rFonts w:hint="eastAsia"/>
        </w:rPr>
        <w:t xml:space="preserve"> by an attacker</w:t>
      </w:r>
      <w:r>
        <w:rPr>
          <w:rFonts w:hint="eastAsia"/>
          <w:lang w:eastAsia="zh-CN"/>
        </w:rPr>
        <w:t>.</w:t>
      </w:r>
    </w:p>
    <w:p w14:paraId="74C1EFE5" w14:textId="77777777" w:rsidR="007358A6" w:rsidRDefault="007358A6" w:rsidP="007358A6">
      <w:pPr>
        <w:pStyle w:val="Heading3"/>
      </w:pPr>
      <w:bookmarkStart w:id="6" w:name="_Toc125400086"/>
      <w:r>
        <w:t>5.</w:t>
      </w:r>
      <w:r>
        <w:rPr>
          <w:lang w:eastAsia="zh-CN"/>
        </w:rPr>
        <w:t>5</w:t>
      </w:r>
      <w:r>
        <w:t>.3</w:t>
      </w:r>
      <w:r>
        <w:tab/>
        <w:t>Potential security requirements</w:t>
      </w:r>
      <w:bookmarkEnd w:id="6"/>
      <w:r>
        <w:t xml:space="preserve"> </w:t>
      </w:r>
    </w:p>
    <w:p w14:paraId="649856A5" w14:textId="016BB1F2" w:rsidR="00B26BD0" w:rsidRDefault="00BB194E" w:rsidP="007358A6">
      <w:pPr>
        <w:rPr>
          <w:lang w:eastAsia="zh-CN"/>
        </w:rPr>
      </w:pPr>
      <w:ins w:id="7" w:author="QC_SA3" w:date="2023-02-10T17:31:00Z">
        <w:r>
          <w:rPr>
            <w:lang w:eastAsia="zh-CN"/>
          </w:rPr>
          <w:t xml:space="preserve">The 5G System shall support a means to provide confidentiality, </w:t>
        </w:r>
        <w:r w:rsidRPr="00E75EFC">
          <w:rPr>
            <w:lang w:eastAsia="zh-CN"/>
          </w:rPr>
          <w:t>integrity and replay protection</w:t>
        </w:r>
        <w:r>
          <w:rPr>
            <w:lang w:eastAsia="zh-CN"/>
          </w:rPr>
          <w:t xml:space="preserve"> of  groupcast/broadcast SLPP messages</w:t>
        </w:r>
        <w:r w:rsidRPr="00E75EFC">
          <w:rPr>
            <w:lang w:eastAsia="zh-CN"/>
          </w:rPr>
          <w:t>.</w:t>
        </w:r>
      </w:ins>
      <w:del w:id="8" w:author="QC_SA3" w:date="2023-02-07T21:36:00Z">
        <w:r w:rsidR="007358A6" w:rsidRPr="009B3413" w:rsidDel="004B4545">
          <w:delText>TBA</w:delText>
        </w:r>
      </w:del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3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9AE36" w14:textId="77777777" w:rsidR="00026BB2" w:rsidRDefault="00026BB2">
      <w:r>
        <w:separator/>
      </w:r>
    </w:p>
  </w:endnote>
  <w:endnote w:type="continuationSeparator" w:id="0">
    <w:p w14:paraId="010860DB" w14:textId="77777777" w:rsidR="00026BB2" w:rsidRDefault="0002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C0B8E" w14:textId="77777777" w:rsidR="00026BB2" w:rsidRDefault="00026BB2">
      <w:r>
        <w:separator/>
      </w:r>
    </w:p>
  </w:footnote>
  <w:footnote w:type="continuationSeparator" w:id="0">
    <w:p w14:paraId="009F5647" w14:textId="77777777" w:rsidR="00026BB2" w:rsidRDefault="00026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AD7B6E"/>
    <w:multiLevelType w:val="hybridMultilevel"/>
    <w:tmpl w:val="CA0A5A62"/>
    <w:lvl w:ilvl="0" w:tplc="1B0CDB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24A99"/>
    <w:rsid w:val="00026BB2"/>
    <w:rsid w:val="0002780F"/>
    <w:rsid w:val="000328ED"/>
    <w:rsid w:val="00033CB5"/>
    <w:rsid w:val="0003711E"/>
    <w:rsid w:val="00046389"/>
    <w:rsid w:val="00056F0F"/>
    <w:rsid w:val="000579F1"/>
    <w:rsid w:val="00067587"/>
    <w:rsid w:val="00074722"/>
    <w:rsid w:val="000804D8"/>
    <w:rsid w:val="000819D8"/>
    <w:rsid w:val="00090B5F"/>
    <w:rsid w:val="000934A6"/>
    <w:rsid w:val="000937FE"/>
    <w:rsid w:val="000A1399"/>
    <w:rsid w:val="000A2C6C"/>
    <w:rsid w:val="000A4660"/>
    <w:rsid w:val="000C2AF2"/>
    <w:rsid w:val="000C638A"/>
    <w:rsid w:val="000D1B5B"/>
    <w:rsid w:val="000E7958"/>
    <w:rsid w:val="00102F75"/>
    <w:rsid w:val="0010401F"/>
    <w:rsid w:val="00112FC3"/>
    <w:rsid w:val="00113CC3"/>
    <w:rsid w:val="001174EF"/>
    <w:rsid w:val="00132F55"/>
    <w:rsid w:val="001440D4"/>
    <w:rsid w:val="0015329E"/>
    <w:rsid w:val="001549DA"/>
    <w:rsid w:val="0015752F"/>
    <w:rsid w:val="0016273B"/>
    <w:rsid w:val="00163A69"/>
    <w:rsid w:val="00173FA3"/>
    <w:rsid w:val="001751E9"/>
    <w:rsid w:val="001777B9"/>
    <w:rsid w:val="001811B5"/>
    <w:rsid w:val="00184B6F"/>
    <w:rsid w:val="001861E5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D72C3"/>
    <w:rsid w:val="001E07B4"/>
    <w:rsid w:val="001E2798"/>
    <w:rsid w:val="001E466A"/>
    <w:rsid w:val="001E46B4"/>
    <w:rsid w:val="001F2422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333CE"/>
    <w:rsid w:val="00236163"/>
    <w:rsid w:val="00244C9A"/>
    <w:rsid w:val="00247216"/>
    <w:rsid w:val="00255ECF"/>
    <w:rsid w:val="00262FF2"/>
    <w:rsid w:val="002754BC"/>
    <w:rsid w:val="0029283A"/>
    <w:rsid w:val="00293545"/>
    <w:rsid w:val="00295A86"/>
    <w:rsid w:val="002960CA"/>
    <w:rsid w:val="002A072C"/>
    <w:rsid w:val="002A1857"/>
    <w:rsid w:val="002B5DB2"/>
    <w:rsid w:val="002C24F5"/>
    <w:rsid w:val="002C2F22"/>
    <w:rsid w:val="002C7F38"/>
    <w:rsid w:val="002D2B42"/>
    <w:rsid w:val="002E3455"/>
    <w:rsid w:val="002F142F"/>
    <w:rsid w:val="002F5FE4"/>
    <w:rsid w:val="002F6838"/>
    <w:rsid w:val="0030628A"/>
    <w:rsid w:val="003123FB"/>
    <w:rsid w:val="00320C97"/>
    <w:rsid w:val="00325C3F"/>
    <w:rsid w:val="003304D2"/>
    <w:rsid w:val="003328F3"/>
    <w:rsid w:val="0035122B"/>
    <w:rsid w:val="00353451"/>
    <w:rsid w:val="00353F1B"/>
    <w:rsid w:val="0036062E"/>
    <w:rsid w:val="0036500F"/>
    <w:rsid w:val="00371032"/>
    <w:rsid w:val="00371B44"/>
    <w:rsid w:val="00372D35"/>
    <w:rsid w:val="00375409"/>
    <w:rsid w:val="00376656"/>
    <w:rsid w:val="00384822"/>
    <w:rsid w:val="003875BB"/>
    <w:rsid w:val="0039207B"/>
    <w:rsid w:val="003921DC"/>
    <w:rsid w:val="003940B4"/>
    <w:rsid w:val="003B25E6"/>
    <w:rsid w:val="003B2708"/>
    <w:rsid w:val="003C122B"/>
    <w:rsid w:val="003C3E48"/>
    <w:rsid w:val="003C5A97"/>
    <w:rsid w:val="003C7A04"/>
    <w:rsid w:val="003D139B"/>
    <w:rsid w:val="003D40C7"/>
    <w:rsid w:val="003D785A"/>
    <w:rsid w:val="003F41F2"/>
    <w:rsid w:val="003F52B2"/>
    <w:rsid w:val="00403EEB"/>
    <w:rsid w:val="00405F53"/>
    <w:rsid w:val="00431034"/>
    <w:rsid w:val="00440414"/>
    <w:rsid w:val="0045128D"/>
    <w:rsid w:val="004558E9"/>
    <w:rsid w:val="0045777E"/>
    <w:rsid w:val="00465EE6"/>
    <w:rsid w:val="004709DA"/>
    <w:rsid w:val="0047279A"/>
    <w:rsid w:val="004770B0"/>
    <w:rsid w:val="00483942"/>
    <w:rsid w:val="004959AC"/>
    <w:rsid w:val="004A62FB"/>
    <w:rsid w:val="004A729B"/>
    <w:rsid w:val="004B14DB"/>
    <w:rsid w:val="004B3753"/>
    <w:rsid w:val="004B4545"/>
    <w:rsid w:val="004B5607"/>
    <w:rsid w:val="004C31D2"/>
    <w:rsid w:val="004D490A"/>
    <w:rsid w:val="004D55C2"/>
    <w:rsid w:val="004D6F3D"/>
    <w:rsid w:val="004E0C16"/>
    <w:rsid w:val="004E4A59"/>
    <w:rsid w:val="004E536A"/>
    <w:rsid w:val="004E6A48"/>
    <w:rsid w:val="004F16F4"/>
    <w:rsid w:val="004F3275"/>
    <w:rsid w:val="004F75E3"/>
    <w:rsid w:val="005005D5"/>
    <w:rsid w:val="0050309D"/>
    <w:rsid w:val="00521131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66"/>
    <w:rsid w:val="005B795D"/>
    <w:rsid w:val="005D7869"/>
    <w:rsid w:val="005F175E"/>
    <w:rsid w:val="005F7C0F"/>
    <w:rsid w:val="006038AC"/>
    <w:rsid w:val="0060481B"/>
    <w:rsid w:val="0060514A"/>
    <w:rsid w:val="00605A05"/>
    <w:rsid w:val="00610954"/>
    <w:rsid w:val="006116FB"/>
    <w:rsid w:val="0061183B"/>
    <w:rsid w:val="00612AF9"/>
    <w:rsid w:val="00613820"/>
    <w:rsid w:val="00623E9C"/>
    <w:rsid w:val="0063286C"/>
    <w:rsid w:val="00633666"/>
    <w:rsid w:val="00652248"/>
    <w:rsid w:val="00657B80"/>
    <w:rsid w:val="00675B3C"/>
    <w:rsid w:val="006831A5"/>
    <w:rsid w:val="0069495C"/>
    <w:rsid w:val="006A33AA"/>
    <w:rsid w:val="006A6CAE"/>
    <w:rsid w:val="006B1EFB"/>
    <w:rsid w:val="006B208D"/>
    <w:rsid w:val="006C7AF8"/>
    <w:rsid w:val="006D0D00"/>
    <w:rsid w:val="006D340A"/>
    <w:rsid w:val="006D40ED"/>
    <w:rsid w:val="006E42DC"/>
    <w:rsid w:val="006F5B0B"/>
    <w:rsid w:val="00707248"/>
    <w:rsid w:val="00715A1D"/>
    <w:rsid w:val="007358A6"/>
    <w:rsid w:val="0074464A"/>
    <w:rsid w:val="00760BB0"/>
    <w:rsid w:val="0076157A"/>
    <w:rsid w:val="007646C1"/>
    <w:rsid w:val="00767029"/>
    <w:rsid w:val="00771538"/>
    <w:rsid w:val="00772B30"/>
    <w:rsid w:val="00784593"/>
    <w:rsid w:val="00784FC8"/>
    <w:rsid w:val="00786EC5"/>
    <w:rsid w:val="007A00EF"/>
    <w:rsid w:val="007A1E7D"/>
    <w:rsid w:val="007A674B"/>
    <w:rsid w:val="007B19EA"/>
    <w:rsid w:val="007B6DF5"/>
    <w:rsid w:val="007C0A2D"/>
    <w:rsid w:val="007C27B0"/>
    <w:rsid w:val="007C6513"/>
    <w:rsid w:val="007D5F53"/>
    <w:rsid w:val="007D73A3"/>
    <w:rsid w:val="007E537E"/>
    <w:rsid w:val="007E6C60"/>
    <w:rsid w:val="007F300B"/>
    <w:rsid w:val="00800733"/>
    <w:rsid w:val="008014C3"/>
    <w:rsid w:val="008027F0"/>
    <w:rsid w:val="00841929"/>
    <w:rsid w:val="00844948"/>
    <w:rsid w:val="00850812"/>
    <w:rsid w:val="008511C1"/>
    <w:rsid w:val="00852740"/>
    <w:rsid w:val="00855BF3"/>
    <w:rsid w:val="00862DCF"/>
    <w:rsid w:val="00870948"/>
    <w:rsid w:val="00872B35"/>
    <w:rsid w:val="00876B9A"/>
    <w:rsid w:val="0088368E"/>
    <w:rsid w:val="008841F2"/>
    <w:rsid w:val="0089214D"/>
    <w:rsid w:val="008933BF"/>
    <w:rsid w:val="008A10C4"/>
    <w:rsid w:val="008A29AC"/>
    <w:rsid w:val="008B0248"/>
    <w:rsid w:val="008B0C4E"/>
    <w:rsid w:val="008B4775"/>
    <w:rsid w:val="008B7976"/>
    <w:rsid w:val="008C027C"/>
    <w:rsid w:val="008C2A81"/>
    <w:rsid w:val="008C32D1"/>
    <w:rsid w:val="008C47E2"/>
    <w:rsid w:val="008F5F33"/>
    <w:rsid w:val="008F6C8F"/>
    <w:rsid w:val="0090169A"/>
    <w:rsid w:val="0091046A"/>
    <w:rsid w:val="00912933"/>
    <w:rsid w:val="00913B5A"/>
    <w:rsid w:val="00914AEA"/>
    <w:rsid w:val="00925001"/>
    <w:rsid w:val="00926ABD"/>
    <w:rsid w:val="00943685"/>
    <w:rsid w:val="00947F4E"/>
    <w:rsid w:val="00966D47"/>
    <w:rsid w:val="00975F68"/>
    <w:rsid w:val="009871B8"/>
    <w:rsid w:val="00990BF3"/>
    <w:rsid w:val="00992312"/>
    <w:rsid w:val="00997C48"/>
    <w:rsid w:val="009A373A"/>
    <w:rsid w:val="009C0DED"/>
    <w:rsid w:val="009E74C7"/>
    <w:rsid w:val="009E7FA2"/>
    <w:rsid w:val="009F32AF"/>
    <w:rsid w:val="00A02969"/>
    <w:rsid w:val="00A1197B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019"/>
    <w:rsid w:val="00A653B7"/>
    <w:rsid w:val="00A7252F"/>
    <w:rsid w:val="00A74D5A"/>
    <w:rsid w:val="00A74F58"/>
    <w:rsid w:val="00A84A94"/>
    <w:rsid w:val="00A86BF7"/>
    <w:rsid w:val="00A93DEF"/>
    <w:rsid w:val="00A94BDE"/>
    <w:rsid w:val="00A9598E"/>
    <w:rsid w:val="00A96B4A"/>
    <w:rsid w:val="00AC310A"/>
    <w:rsid w:val="00AC313C"/>
    <w:rsid w:val="00AD1DAA"/>
    <w:rsid w:val="00AD59AA"/>
    <w:rsid w:val="00AE1E3D"/>
    <w:rsid w:val="00AE7D70"/>
    <w:rsid w:val="00AF01F8"/>
    <w:rsid w:val="00AF1E23"/>
    <w:rsid w:val="00AF7197"/>
    <w:rsid w:val="00AF7F81"/>
    <w:rsid w:val="00B0058E"/>
    <w:rsid w:val="00B01AFF"/>
    <w:rsid w:val="00B02CF0"/>
    <w:rsid w:val="00B05CC7"/>
    <w:rsid w:val="00B241D0"/>
    <w:rsid w:val="00B24B76"/>
    <w:rsid w:val="00B26BD0"/>
    <w:rsid w:val="00B27E39"/>
    <w:rsid w:val="00B33A94"/>
    <w:rsid w:val="00B350D8"/>
    <w:rsid w:val="00B51724"/>
    <w:rsid w:val="00B52622"/>
    <w:rsid w:val="00B56853"/>
    <w:rsid w:val="00B76763"/>
    <w:rsid w:val="00B7732B"/>
    <w:rsid w:val="00B80683"/>
    <w:rsid w:val="00B82CA3"/>
    <w:rsid w:val="00B879F0"/>
    <w:rsid w:val="00B9500C"/>
    <w:rsid w:val="00B9645A"/>
    <w:rsid w:val="00BA0E71"/>
    <w:rsid w:val="00BA360E"/>
    <w:rsid w:val="00BB194E"/>
    <w:rsid w:val="00BB5FD7"/>
    <w:rsid w:val="00BC25AA"/>
    <w:rsid w:val="00BD0141"/>
    <w:rsid w:val="00BD18EE"/>
    <w:rsid w:val="00BD5A28"/>
    <w:rsid w:val="00BE115C"/>
    <w:rsid w:val="00BE286C"/>
    <w:rsid w:val="00BF4E34"/>
    <w:rsid w:val="00BF5B93"/>
    <w:rsid w:val="00C006E1"/>
    <w:rsid w:val="00C022E3"/>
    <w:rsid w:val="00C036D6"/>
    <w:rsid w:val="00C05A8D"/>
    <w:rsid w:val="00C16A94"/>
    <w:rsid w:val="00C20194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077C"/>
    <w:rsid w:val="00CE08E3"/>
    <w:rsid w:val="00CE131E"/>
    <w:rsid w:val="00CE1E56"/>
    <w:rsid w:val="00CF4780"/>
    <w:rsid w:val="00CF4F40"/>
    <w:rsid w:val="00D04730"/>
    <w:rsid w:val="00D10B31"/>
    <w:rsid w:val="00D1544B"/>
    <w:rsid w:val="00D20B24"/>
    <w:rsid w:val="00D33482"/>
    <w:rsid w:val="00D33604"/>
    <w:rsid w:val="00D37B08"/>
    <w:rsid w:val="00D437FF"/>
    <w:rsid w:val="00D4610B"/>
    <w:rsid w:val="00D5130C"/>
    <w:rsid w:val="00D5416D"/>
    <w:rsid w:val="00D562AF"/>
    <w:rsid w:val="00D61830"/>
    <w:rsid w:val="00D62265"/>
    <w:rsid w:val="00D74294"/>
    <w:rsid w:val="00D74562"/>
    <w:rsid w:val="00D8095B"/>
    <w:rsid w:val="00D8512E"/>
    <w:rsid w:val="00D85378"/>
    <w:rsid w:val="00D92250"/>
    <w:rsid w:val="00DA1DC3"/>
    <w:rsid w:val="00DA1E58"/>
    <w:rsid w:val="00DA3DE2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46BD1"/>
    <w:rsid w:val="00E52971"/>
    <w:rsid w:val="00E71E56"/>
    <w:rsid w:val="00E87762"/>
    <w:rsid w:val="00E91FE1"/>
    <w:rsid w:val="00E9579C"/>
    <w:rsid w:val="00EA5666"/>
    <w:rsid w:val="00EA5E95"/>
    <w:rsid w:val="00EC2D49"/>
    <w:rsid w:val="00ED4954"/>
    <w:rsid w:val="00ED5AEB"/>
    <w:rsid w:val="00EE0943"/>
    <w:rsid w:val="00EE33A2"/>
    <w:rsid w:val="00EE34F9"/>
    <w:rsid w:val="00EE7879"/>
    <w:rsid w:val="00EF012E"/>
    <w:rsid w:val="00F03D2D"/>
    <w:rsid w:val="00F12482"/>
    <w:rsid w:val="00F133E7"/>
    <w:rsid w:val="00F14065"/>
    <w:rsid w:val="00F175FC"/>
    <w:rsid w:val="00F17A4D"/>
    <w:rsid w:val="00F348F8"/>
    <w:rsid w:val="00F34DBB"/>
    <w:rsid w:val="00F361BA"/>
    <w:rsid w:val="00F538E4"/>
    <w:rsid w:val="00F6641F"/>
    <w:rsid w:val="00F67A1C"/>
    <w:rsid w:val="00F74AEA"/>
    <w:rsid w:val="00F817F2"/>
    <w:rsid w:val="00F82C5B"/>
    <w:rsid w:val="00F83F58"/>
    <w:rsid w:val="00F842AB"/>
    <w:rsid w:val="00F8555F"/>
    <w:rsid w:val="00F8637F"/>
    <w:rsid w:val="00FA3EFD"/>
    <w:rsid w:val="00FA601C"/>
    <w:rsid w:val="00FB3448"/>
    <w:rsid w:val="00FB439A"/>
    <w:rsid w:val="00FB735D"/>
    <w:rsid w:val="00FD1D24"/>
    <w:rsid w:val="00FD28C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  <w:style w:type="character" w:customStyle="1" w:styleId="B1Char">
    <w:name w:val="B1 Char"/>
    <w:qFormat/>
    <w:rsid w:val="007358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dcterms:created xsi:type="dcterms:W3CDTF">2023-02-12T22:55:00Z</dcterms:created>
  <dcterms:modified xsi:type="dcterms:W3CDTF">2023-02-12T22:56:00Z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